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——五个消防站维修改造（70%）项目</w:t>
      </w:r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EF62122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五个消防站维修改造（70%）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0D565B3"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目前孙村消防救援站、狼垡消防救援站、黄村消防救援站、宋庄小型消防站、桂村小型消防站（以下统称为五个消防站）承担黄村镇辖区内消防保卫任务，保障黄村镇辖区消防安全，站内消防队员24小时驻守备勤。</w:t>
            </w:r>
          </w:p>
          <w:p w14:paraId="3475C5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根据五个消防站反馈，需要对五个消防救援站进行维修改造。</w:t>
            </w:r>
          </w:p>
        </w:tc>
      </w:tr>
    </w:tbl>
    <w:p w14:paraId="5CB08139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五个消防站维修改造（70%）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67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67</w:t>
            </w:r>
          </w:p>
        </w:tc>
      </w:tr>
    </w:tbl>
    <w:p w14:paraId="7C4F7C8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五个消防站维修改造（70%）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3574266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维修改造内容包括：1、孙村消防救援站涉及室内室外改造维修、更换锅炉、更换锅炉房内暖气循环泵等；2、狼垡消防救援站涉及室外车库维修、室外锅炉房及围墙改造、一层、二层办公楼改造；3、黄村消防救援站涉及楼梯踏步封铁板，金属扶手、栏杆、栏板新做、座椅维修；4、宋庄小型消防站涉及清理化粪池、自流平楼地面新做、生活设施设备检修、更换换热水、伸缩门维修等；5、桂村小型消防站涉及更换热水器、木地板维修、更换小便池、浴室漏雨维修、大门砖墙修补、伸缩门维修等。</w:t>
      </w: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B8B97C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合同金额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94.95997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万元，最终金额以审计出具的审计报告为结算依据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，申请合同金额的50%费用67万的预算。</w:t>
      </w: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0C7F83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bookmarkStart w:id="0" w:name="_GoBack"/>
      <w:bookmarkEnd w:id="0"/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五个消防站维修改造（70%）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2025年3月前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7BA512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445E19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TRjMGI1OGJjZGYwODQ4ODhjNTdkNzkyZTg2NTEifQ=="/>
  </w:docVars>
  <w:rsids>
    <w:rsidRoot w:val="34B53ED7"/>
    <w:rsid w:val="0A5D4D63"/>
    <w:rsid w:val="13F73D10"/>
    <w:rsid w:val="1E3516F5"/>
    <w:rsid w:val="2C1072DD"/>
    <w:rsid w:val="2F471EE1"/>
    <w:rsid w:val="308113CB"/>
    <w:rsid w:val="34B53ED7"/>
    <w:rsid w:val="4F815F87"/>
    <w:rsid w:val="51256E6B"/>
    <w:rsid w:val="54F9326F"/>
    <w:rsid w:val="59467262"/>
    <w:rsid w:val="5D625AF1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420"/>
    </w:pPr>
    <w:rPr>
      <w:rFonts w:ascii="等线" w:hAnsi="等线" w:eastAsia="等线"/>
      <w:b/>
      <w:sz w:val="30"/>
      <w:szCs w:val="3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1132</Words>
  <Characters>1189</Characters>
  <Lines>0</Lines>
  <Paragraphs>0</Paragraphs>
  <TotalTime>5</TotalTime>
  <ScaleCrop>false</ScaleCrop>
  <LinksUpToDate>false</LinksUpToDate>
  <CharactersWithSpaces>1305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2024-09-01T12:10:38Z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F50B4656401B419EA5E0952F388BAF88_13</vt:lpwstr>
  </property>
</Properties>
</file>